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BC6E27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830C3B" w:rsidRPr="0091260B" w:rsidTr="00343157">
        <w:trPr>
          <w:trHeight w:val="1039"/>
        </w:trPr>
        <w:tc>
          <w:tcPr>
            <w:tcW w:w="6061" w:type="dxa"/>
          </w:tcPr>
          <w:p w:rsidR="00830C3B" w:rsidRPr="0091260B" w:rsidRDefault="00DE6383" w:rsidP="00343157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8805C9">
              <w:t>акционерному обществу «СИБИАР»</w:t>
            </w:r>
            <w:r w:rsidR="008805C9" w:rsidRPr="001309F9">
              <w:t xml:space="preserve">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  <w:r w:rsidR="00265131">
              <w:t>и объекта капитального строительства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5649D6">
        <w:t>6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5649D6">
        <w:t>6</w:t>
      </w:r>
      <w:r w:rsidRPr="0091260B">
        <w:t>, руководствуясь Уставом города Новосибирска, ПОСТАНОВЛЯЮ:</w:t>
      </w:r>
    </w:p>
    <w:p w:rsidR="001D1D27" w:rsidRDefault="00D25713" w:rsidP="001D1D27">
      <w:pPr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8805C9">
        <w:rPr>
          <w:color w:val="000000" w:themeColor="text1"/>
        </w:rPr>
        <w:t>а</w:t>
      </w:r>
      <w:r w:rsidR="008805C9">
        <w:t>кционерному обществу «СИБИАР»</w:t>
      </w:r>
      <w:r w:rsidR="008805C9" w:rsidRPr="001309F9">
        <w:t xml:space="preserve"> </w:t>
      </w:r>
      <w:r w:rsidR="008805C9">
        <w:t xml:space="preserve">разрешение </w:t>
      </w:r>
      <w:r w:rsidR="008805C9" w:rsidRPr="001309F9">
        <w:t>на условно разрешенный вид использования земельного участка с кадастровым номером 54:35:</w:t>
      </w:r>
      <w:r w:rsidR="008805C9">
        <w:t>062190</w:t>
      </w:r>
      <w:r w:rsidR="008805C9" w:rsidRPr="001309F9">
        <w:t>:</w:t>
      </w:r>
      <w:r w:rsidR="008805C9">
        <w:t xml:space="preserve">756 </w:t>
      </w:r>
      <w:r w:rsidR="008805C9" w:rsidRPr="001309F9">
        <w:t xml:space="preserve">площадью </w:t>
      </w:r>
      <w:r w:rsidR="008805C9">
        <w:t>1951</w:t>
      </w:r>
      <w:r w:rsidR="008805C9" w:rsidRPr="001309F9">
        <w:t xml:space="preserve"> кв. м </w:t>
      </w:r>
      <w:r w:rsidR="008805C9">
        <w:t xml:space="preserve">с местоположением: Российская Федерация, </w:t>
      </w:r>
      <w:r w:rsidR="008805C9" w:rsidRPr="008A5110">
        <w:rPr>
          <w:rFonts w:hint="eastAsia"/>
        </w:rPr>
        <w:t>Новосибирская</w:t>
      </w:r>
      <w:r w:rsidR="008805C9">
        <w:t xml:space="preserve"> область</w:t>
      </w:r>
      <w:r w:rsidR="008805C9" w:rsidRPr="008A5110">
        <w:t>,</w:t>
      </w:r>
      <w:r w:rsidR="008805C9">
        <w:t xml:space="preserve"> городской округ</w:t>
      </w:r>
      <w:r w:rsidR="008805C9" w:rsidRPr="008A5110">
        <w:t xml:space="preserve"> </w:t>
      </w:r>
      <w:r w:rsidR="008805C9" w:rsidRPr="008A5110">
        <w:rPr>
          <w:rFonts w:hint="eastAsia"/>
        </w:rPr>
        <w:t>г</w:t>
      </w:r>
      <w:r w:rsidR="008805C9">
        <w:t>ород</w:t>
      </w:r>
      <w:r w:rsidR="008805C9" w:rsidRPr="008A5110">
        <w:t xml:space="preserve"> </w:t>
      </w:r>
      <w:r w:rsidR="008805C9" w:rsidRPr="008A5110">
        <w:rPr>
          <w:rFonts w:hint="eastAsia"/>
        </w:rPr>
        <w:t>Новосибирск</w:t>
      </w:r>
      <w:r w:rsidR="008805C9">
        <w:t xml:space="preserve">, </w:t>
      </w:r>
      <w:r w:rsidR="008805C9" w:rsidRPr="008A5110">
        <w:rPr>
          <w:rFonts w:hint="eastAsia"/>
        </w:rPr>
        <w:t>г</w:t>
      </w:r>
      <w:r w:rsidR="008805C9">
        <w:t>ород</w:t>
      </w:r>
      <w:r w:rsidR="008805C9" w:rsidRPr="008A5110">
        <w:t xml:space="preserve"> </w:t>
      </w:r>
      <w:r w:rsidR="008805C9" w:rsidRPr="008A5110">
        <w:rPr>
          <w:rFonts w:hint="eastAsia"/>
        </w:rPr>
        <w:t>Новосибирск</w:t>
      </w:r>
      <w:r w:rsidR="008805C9">
        <w:t xml:space="preserve">,  ул. Станционная и объекта капитального строительства  (зона специализированной общественной застройки (ОД-4), </w:t>
      </w:r>
      <w:proofErr w:type="spellStart"/>
      <w:r w:rsidR="008805C9">
        <w:t>подзона</w:t>
      </w:r>
      <w:proofErr w:type="spellEnd"/>
      <w:r w:rsidR="008805C9">
        <w:t xml:space="preserve"> специализированной малоэтажной общественной застройки (ОД-4.1))  – </w:t>
      </w:r>
      <w:r w:rsidR="008805C9" w:rsidRPr="001F113E">
        <w:t>«</w:t>
      </w:r>
      <w:r w:rsidR="008805C9">
        <w:t>склады</w:t>
      </w:r>
      <w:r w:rsidR="008805C9" w:rsidRPr="001F113E">
        <w:t> </w:t>
      </w:r>
      <w:hyperlink r:id="rId8" w:history="1">
        <w:r w:rsidR="008805C9" w:rsidRPr="001F113E">
          <w:t>(</w:t>
        </w:r>
        <w:r w:rsidR="008805C9">
          <w:t>6.9</w:t>
        </w:r>
        <w:r w:rsidR="008805C9" w:rsidRPr="001F113E">
          <w:t>)</w:t>
        </w:r>
      </w:hyperlink>
      <w:r w:rsidR="008805C9" w:rsidRPr="001F113E">
        <w:t xml:space="preserve"> – </w:t>
      </w:r>
      <w:r w:rsidR="008805C9">
        <w:t>промышленные базы; склады</w:t>
      </w:r>
      <w:r w:rsidR="008805C9" w:rsidRPr="001F113E">
        <w:t>»</w:t>
      </w:r>
      <w:r w:rsidR="008805C9">
        <w:t>.</w:t>
      </w:r>
    </w:p>
    <w:p w:rsidR="00FE2272" w:rsidRPr="0091260B" w:rsidRDefault="00645674" w:rsidP="00425E63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9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BC6E27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79194F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205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1D27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5131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49D6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05C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BD8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26FD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C6E27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722&amp;dst=10023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B88CE2-8BC0-48BD-BF16-DC8FE8D04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77</TotalTime>
  <Pages>1</Pages>
  <Words>210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63</cp:revision>
  <cp:lastPrinted>2020-02-25T03:17:00Z</cp:lastPrinted>
  <dcterms:created xsi:type="dcterms:W3CDTF">2023-05-10T04:37:00Z</dcterms:created>
  <dcterms:modified xsi:type="dcterms:W3CDTF">2026-01-13T05:41:00Z</dcterms:modified>
</cp:coreProperties>
</file>